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585F8C" w:rsidRPr="00A31431" w:rsidTr="00585F8C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 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A3143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A3143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585F8C" w:rsidP="00585F8C">
            <w:pPr>
              <w:jc w:val="center"/>
              <w:rPr>
                <w:color w:val="000000"/>
                <w:sz w:val="18"/>
                <w:szCs w:val="18"/>
              </w:rPr>
            </w:pPr>
            <w:r w:rsidRPr="00A3143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585F8C" w:rsidRPr="00A31431" w:rsidTr="00585F8C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F8C" w:rsidRPr="00A31431" w:rsidRDefault="00197470" w:rsidP="00585F8C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585F8C" w:rsidRPr="00A31431" w:rsidRDefault="00585F8C" w:rsidP="00585F8C">
      <w:pPr>
        <w:pStyle w:val="1"/>
      </w:pPr>
    </w:p>
    <w:p w:rsidR="00FB001B" w:rsidRPr="00A31431" w:rsidRDefault="00367816" w:rsidP="00367816">
      <w:pPr>
        <w:pStyle w:val="1"/>
      </w:pPr>
      <w:r w:rsidRPr="00A31431">
        <w:t>ПРОТОКОЛ</w:t>
      </w:r>
      <w:r w:rsidR="00FB001B" w:rsidRPr="00A31431">
        <w:rPr>
          <w:caps/>
        </w:rPr>
        <w:br/>
      </w:r>
      <w:r w:rsidR="006D4C2D" w:rsidRPr="00A31431">
        <w:t xml:space="preserve">проведения исследований (испытаний) и измерений </w:t>
      </w:r>
      <w:r w:rsidR="00A907F6" w:rsidRPr="00A31431">
        <w:t>шума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r w:rsidRPr="00A3143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A31431" w:rsidRDefault="00DE73EE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07143/024- Ш</w:t>
            </w:r>
          </w:p>
        </w:tc>
      </w:tr>
      <w:tr w:rsidR="00FB001B" w:rsidRPr="00A3143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A31431" w:rsidRDefault="00FB001B" w:rsidP="00883461">
            <w:pPr>
              <w:pStyle w:val="a9"/>
              <w:rPr>
                <w:bCs/>
              </w:rPr>
            </w:pPr>
            <w:r w:rsidRPr="00A3143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305844" w:rsidRPr="00A31431" w:rsidRDefault="00305844" w:rsidP="00305844">
      <w:pPr>
        <w:rPr>
          <w:rStyle w:val="a7"/>
        </w:rPr>
      </w:pPr>
      <w:r w:rsidRPr="00A31431">
        <w:rPr>
          <w:rStyle w:val="a7"/>
        </w:rPr>
        <w:t xml:space="preserve">1. Дата: </w:t>
      </w:r>
    </w:p>
    <w:p w:rsidR="00305844" w:rsidRPr="00A31431" w:rsidRDefault="00305844" w:rsidP="00305844">
      <w:pPr>
        <w:rPr>
          <w:rStyle w:val="a7"/>
          <w:b w:val="0"/>
        </w:rPr>
      </w:pPr>
      <w:r w:rsidRPr="00A31431">
        <w:rPr>
          <w:rStyle w:val="a7"/>
          <w:b w:val="0"/>
        </w:rPr>
        <w:t>1.1 Проведения измерений:</w:t>
      </w:r>
      <w:r w:rsidRPr="00A31431">
        <w:t xml:space="preserve"> </w:t>
      </w:r>
      <w:fldSimple w:instr=" DOCVARIABLE izm_date \* MERGEFORMAT ">
        <w:r w:rsidR="00F2363D">
          <w:t xml:space="preserve">22.09.2016 </w:t>
        </w:r>
      </w:fldSimple>
    </w:p>
    <w:p w:rsidR="00305844" w:rsidRPr="00A31431" w:rsidRDefault="00305844" w:rsidP="00305844">
      <w:pPr>
        <w:rPr>
          <w:b/>
        </w:rPr>
      </w:pPr>
      <w:r w:rsidRPr="00A31431">
        <w:rPr>
          <w:rStyle w:val="a7"/>
          <w:b w:val="0"/>
        </w:rPr>
        <w:t>1.2 Оформления протокола</w:t>
      </w:r>
      <w:r w:rsidRPr="00A31431">
        <w:rPr>
          <w:color w:val="000000"/>
        </w:rPr>
        <w:t xml:space="preserve">: </w:t>
      </w:r>
      <w:fldSimple w:instr=" DOCVARIABLE fill_date \* MERGEFORMAT ">
        <w:r w:rsidR="00F2363D">
          <w:rPr>
            <w:bCs/>
          </w:rPr>
          <w:t xml:space="preserve">17.10.2016 </w:t>
        </w:r>
      </w:fldSimple>
    </w:p>
    <w:p w:rsidR="00814094" w:rsidRPr="00A31431" w:rsidRDefault="00814094" w:rsidP="00814094">
      <w:pPr>
        <w:pStyle w:val="a6"/>
      </w:pPr>
      <w:r w:rsidRPr="00A31431">
        <w:t>2. Сведения о работодателе:</w:t>
      </w:r>
    </w:p>
    <w:p w:rsidR="00814094" w:rsidRPr="00A31431" w:rsidRDefault="00814094" w:rsidP="00814094">
      <w:r w:rsidRPr="00A31431">
        <w:t>2.1. Наименование работодателя:</w:t>
      </w:r>
      <w:r w:rsidRPr="00A31431">
        <w:rPr>
          <w:rStyle w:val="aa"/>
        </w:rPr>
        <w:t xml:space="preserve"> </w:t>
      </w:r>
      <w:fldSimple w:instr=" DOCVARIABLE rbtd_name \* MERGEFORMAT ">
        <w:r w:rsidR="00DE73EE" w:rsidRPr="00DE73EE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2.2. Место нахождения и место осуществления деятельности работодателя:</w:t>
      </w:r>
      <w:r w:rsidRPr="00A31431">
        <w:rPr>
          <w:rStyle w:val="aa"/>
        </w:rPr>
        <w:t xml:space="preserve"> </w:t>
      </w:r>
      <w:fldSimple w:instr=" DOCVARIABLE rbtd_adr \* MERGEFORMAT ">
        <w:r w:rsidR="00DE73EE" w:rsidRPr="00DE73EE">
          <w:rPr>
            <w:rStyle w:val="aa"/>
          </w:rPr>
          <w:t xml:space="preserve">440052, г. Пенза, ул. Ново-Тамбовская, д.9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2.3. Наименование структурного подразделения:</w:t>
      </w:r>
      <w:r w:rsidRPr="00A31431">
        <w:rPr>
          <w:rStyle w:val="aa"/>
        </w:rPr>
        <w:t xml:space="preserve"> </w:t>
      </w:r>
      <w:fldSimple w:instr=" DOCVARIABLE ceh_info \* MERGEFORMAT ">
        <w:r w:rsidR="00DE73EE" w:rsidRPr="00DE73EE">
          <w:rPr>
            <w:rStyle w:val="aa"/>
          </w:rPr>
          <w:t xml:space="preserve"> 6 фтизиатрическое отделение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pPr>
        <w:pStyle w:val="a6"/>
      </w:pPr>
      <w:r w:rsidRPr="00A31431">
        <w:t>3. Сведения о рабочем месте:</w:t>
      </w:r>
    </w:p>
    <w:p w:rsidR="00814094" w:rsidRPr="00A31431" w:rsidRDefault="00814094" w:rsidP="00814094">
      <w:r w:rsidRPr="00A31431">
        <w:t>3.1. Номер рабочего места:</w:t>
      </w:r>
      <w:r w:rsidRPr="00A31431">
        <w:rPr>
          <w:rStyle w:val="aa"/>
        </w:rPr>
        <w:t xml:space="preserve"> </w:t>
      </w:r>
      <w:fldSimple w:instr=" DOCVARIABLE rm_number \* MERGEFORMAT ">
        <w:r w:rsidR="00DE73EE" w:rsidRPr="00DE73EE">
          <w:rPr>
            <w:u w:val="single"/>
          </w:rPr>
          <w:t xml:space="preserve"> 07143/024 </w:t>
        </w:r>
      </w:fldSimple>
      <w:r w:rsidRPr="00A31431">
        <w:rPr>
          <w:rStyle w:val="aa"/>
        </w:rPr>
        <w:t> </w:t>
      </w:r>
    </w:p>
    <w:p w:rsidR="00814094" w:rsidRPr="00A31431" w:rsidRDefault="00814094" w:rsidP="00814094">
      <w:r w:rsidRPr="00A31431">
        <w:t>3.2. Наименование рабочего места:</w:t>
      </w:r>
      <w:r w:rsidRPr="00A31431">
        <w:rPr>
          <w:rStyle w:val="aa"/>
        </w:rPr>
        <w:t xml:space="preserve"> </w:t>
      </w:r>
      <w:fldSimple w:instr=" DOCVARIABLE rm_name \* MERGEFORMAT ">
        <w:r w:rsidR="00DE73EE" w:rsidRPr="00DE73EE">
          <w:rPr>
            <w:rStyle w:val="aa"/>
          </w:rPr>
          <w:t xml:space="preserve"> Заведующий </w:t>
        </w:r>
        <w:r w:rsidR="00DE73EE" w:rsidRPr="00DE73EE">
          <w:rPr>
            <w:u w:val="single"/>
          </w:rPr>
          <w:t xml:space="preserve">отделением - врач - фтизиатр </w:t>
        </w:r>
      </w:fldSimple>
    </w:p>
    <w:p w:rsidR="00814094" w:rsidRPr="00A31431" w:rsidRDefault="00814094" w:rsidP="00814094">
      <w:r w:rsidRPr="00A31431">
        <w:t>3.3. Код по ОК 016-94:</w:t>
      </w:r>
      <w:r w:rsidRPr="00A31431">
        <w:rPr>
          <w:rStyle w:val="aa"/>
        </w:rPr>
        <w:t xml:space="preserve"> </w:t>
      </w:r>
      <w:fldSimple w:instr=" DOCVARIABLE codeok \* MERGEFORMAT ">
        <w:r w:rsidR="00DE73EE" w:rsidRPr="00DE73EE">
          <w:rPr>
            <w:rStyle w:val="aa"/>
          </w:rPr>
          <w:t xml:space="preserve"> отсутствует </w:t>
        </w:r>
      </w:fldSimple>
      <w:r w:rsidRPr="00A31431">
        <w:rPr>
          <w:rStyle w:val="aa"/>
        </w:rPr>
        <w:t> </w:t>
      </w:r>
    </w:p>
    <w:p w:rsidR="00305844" w:rsidRPr="00A31431" w:rsidRDefault="00305844" w:rsidP="00305844">
      <w:pPr>
        <w:pStyle w:val="a6"/>
      </w:pPr>
      <w:r w:rsidRPr="00A31431">
        <w:t xml:space="preserve">4. Сведения о средствах измерения: </w:t>
      </w:r>
      <w:fldSimple w:instr=" DOCVARIABLE izm_tools \* MERGEFORMAT ">
        <w:r w:rsidR="00DE73EE" w:rsidRPr="00DE73EE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305844" w:rsidRPr="00A31431" w:rsidTr="00C30AD7">
        <w:trPr>
          <w:jc w:val="center"/>
        </w:trPr>
        <w:tc>
          <w:tcPr>
            <w:tcW w:w="4678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3" w:name="si_table"/>
            <w:bookmarkEnd w:id="3"/>
            <w:r w:rsidRPr="00A3143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4" w:name="si_factory_num"/>
            <w:bookmarkEnd w:id="4"/>
            <w:r w:rsidRPr="00A31431">
              <w:t>Заводской номер</w:t>
            </w:r>
          </w:p>
        </w:tc>
        <w:tc>
          <w:tcPr>
            <w:tcW w:w="1560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5" w:name="si_sertif"/>
            <w:bookmarkEnd w:id="5"/>
            <w:r w:rsidRPr="00A31431">
              <w:t>№ свидетельства</w:t>
            </w:r>
          </w:p>
        </w:tc>
        <w:tc>
          <w:tcPr>
            <w:tcW w:w="1544" w:type="dxa"/>
            <w:vAlign w:val="center"/>
          </w:tcPr>
          <w:p w:rsidR="00305844" w:rsidRPr="00A31431" w:rsidRDefault="00305844" w:rsidP="00305844">
            <w:pPr>
              <w:pStyle w:val="a8"/>
            </w:pPr>
            <w:r w:rsidRPr="00A31431">
              <w:t>Действительно до:</w:t>
            </w:r>
          </w:p>
        </w:tc>
        <w:tc>
          <w:tcPr>
            <w:tcW w:w="1413" w:type="dxa"/>
            <w:vAlign w:val="center"/>
          </w:tcPr>
          <w:p w:rsidR="00305844" w:rsidRPr="00A31431" w:rsidRDefault="00305844" w:rsidP="00305844">
            <w:pPr>
              <w:pStyle w:val="a8"/>
            </w:pPr>
            <w:bookmarkStart w:id="6" w:name="si_end_date"/>
            <w:bookmarkEnd w:id="6"/>
            <w:r w:rsidRPr="00A31431">
              <w:t>Погрешность измерения</w:t>
            </w:r>
          </w:p>
        </w:tc>
      </w:tr>
      <w:tr w:rsidR="00197470" w:rsidRPr="00A31431" w:rsidTr="00C30AD7">
        <w:trPr>
          <w:jc w:val="center"/>
        </w:trPr>
        <w:tc>
          <w:tcPr>
            <w:tcW w:w="4678" w:type="dxa"/>
            <w:vAlign w:val="center"/>
          </w:tcPr>
          <w:p w:rsidR="00197470" w:rsidRPr="00A31431" w:rsidRDefault="00197470" w:rsidP="00197470">
            <w:pPr>
              <w:pStyle w:val="a8"/>
              <w:jc w:val="left"/>
            </w:pPr>
            <w:r>
              <w:t>Шумомер интегрирующий-виброметр ШИ-01В (предусилитель № 95509, капсюль микрофона МК-265 № 888)</w:t>
            </w:r>
          </w:p>
        </w:tc>
        <w:tc>
          <w:tcPr>
            <w:tcW w:w="113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95509</w:t>
            </w:r>
          </w:p>
        </w:tc>
        <w:tc>
          <w:tcPr>
            <w:tcW w:w="1560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Р-15- 508929</w:t>
            </w:r>
          </w:p>
        </w:tc>
        <w:tc>
          <w:tcPr>
            <w:tcW w:w="1544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26.11.2016</w:t>
            </w:r>
          </w:p>
        </w:tc>
        <w:tc>
          <w:tcPr>
            <w:tcW w:w="1413" w:type="dxa"/>
            <w:vAlign w:val="center"/>
          </w:tcPr>
          <w:p w:rsidR="00197470" w:rsidRPr="00A31431" w:rsidRDefault="00197470" w:rsidP="00305844">
            <w:pPr>
              <w:pStyle w:val="a8"/>
            </w:pPr>
            <w:r>
              <w:t>± 0,7 дБ</w:t>
            </w:r>
          </w:p>
        </w:tc>
      </w:tr>
    </w:tbl>
    <w:p w:rsidR="00234932" w:rsidRPr="00A31431" w:rsidRDefault="00576095" w:rsidP="0092778A">
      <w:pPr>
        <w:pStyle w:val="a6"/>
      </w:pPr>
      <w:r w:rsidRPr="00A31431">
        <w:t>5</w:t>
      </w:r>
      <w:r w:rsidR="00234932" w:rsidRPr="00A3143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197470" w:rsidRPr="00197470" w:rsidRDefault="0022134C" w:rsidP="00AD14A4">
      <w:r w:rsidRPr="00A31431">
        <w:fldChar w:fldCharType="begin"/>
      </w:r>
      <w:r w:rsidR="00576095" w:rsidRPr="00A31431">
        <w:instrText xml:space="preserve"> DOCVARIABLE izm_nd_new \* MERGEFORMAT </w:instrText>
      </w:r>
      <w:r w:rsidRPr="00A31431">
        <w:fldChar w:fldCharType="separate"/>
      </w:r>
      <w:r w:rsidR="00197470" w:rsidRPr="00197470">
        <w:t>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</w:t>
      </w:r>
    </w:p>
    <w:p w:rsidR="00197470" w:rsidRPr="00197470" w:rsidRDefault="00197470" w:rsidP="00AD14A4">
      <w:r w:rsidRPr="00197470">
        <w:t>- Руководство по эксплуатации шумомера интегрирующего виброметра ШИ-01В МГФК.968620.110РЭ;</w:t>
      </w:r>
    </w:p>
    <w:p w:rsidR="00197470" w:rsidRPr="00197470" w:rsidRDefault="00197470" w:rsidP="00AD14A4">
      <w:r w:rsidRPr="00197470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</w:t>
      </w:r>
    </w:p>
    <w:p w:rsidR="00576095" w:rsidRPr="00A31431" w:rsidRDefault="00197470" w:rsidP="00AD14A4">
      <w:r w:rsidRPr="00197470">
        <w:t>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</w:t>
      </w:r>
      <w:r w:rsidR="0022134C" w:rsidRPr="00A31431">
        <w:fldChar w:fldCharType="end"/>
      </w:r>
    </w:p>
    <w:p w:rsidR="00A907F6" w:rsidRPr="00A31431" w:rsidRDefault="00405209" w:rsidP="00A907F6">
      <w:pPr>
        <w:pStyle w:val="a6"/>
      </w:pPr>
      <w:r w:rsidRPr="00A31431">
        <w:t>6</w:t>
      </w:r>
      <w:r w:rsidR="00A907F6" w:rsidRPr="00A31431">
        <w:t>. Сведения об источнике шума:</w:t>
      </w:r>
    </w:p>
    <w:p w:rsidR="00A907F6" w:rsidRPr="00A31431" w:rsidRDefault="00A907F6" w:rsidP="00072388">
      <w:r w:rsidRPr="00A31431">
        <w:t xml:space="preserve"> </w:t>
      </w:r>
      <w:fldSimple w:instr=" DOCVARIABLE &quot;dop_shum&quot; \* MERGEFORMAT ">
        <w:r w:rsidR="00DE73EE" w:rsidRPr="00DE73EE">
          <w:t xml:space="preserve"> ПЭВМ </w:t>
        </w:r>
      </w:fldSimple>
    </w:p>
    <w:p w:rsidR="007C56B5" w:rsidRPr="00A31431" w:rsidRDefault="007C56B5" w:rsidP="007C56B5">
      <w:pPr>
        <w:pStyle w:val="a6"/>
      </w:pPr>
      <w:r w:rsidRPr="00A31431">
        <w:t>7. Стратегия измерения шума на рабочем месте</w:t>
      </w:r>
      <w:r w:rsidR="005144D2" w:rsidRPr="00A31431">
        <w:t xml:space="preserve"> в соответствии с ГОСТ Р ИСО 9612-2013</w:t>
      </w:r>
      <w:r w:rsidRPr="00A31431">
        <w:t>:</w:t>
      </w:r>
    </w:p>
    <w:p w:rsidR="007C56B5" w:rsidRPr="00A31431" w:rsidRDefault="007C56B5" w:rsidP="007C56B5">
      <w:r w:rsidRPr="00A31431">
        <w:t xml:space="preserve"> </w:t>
      </w:r>
      <w:fldSimple w:instr=" DOCVARIABLE &quot;strategy&quot; \* MERGEFORMAT ">
        <w:r w:rsidR="00197470">
          <w:t>- на основе рабочей операции</w:t>
        </w:r>
      </w:fldSimple>
    </w:p>
    <w:p w:rsidR="00034251" w:rsidRPr="00A31431" w:rsidRDefault="00034251" w:rsidP="00034251">
      <w:pPr>
        <w:pStyle w:val="a6"/>
        <w:rPr>
          <w:b w:val="0"/>
        </w:rPr>
      </w:pPr>
      <w:r w:rsidRPr="00A31431">
        <w:t>8. Дополнительные сведения о рабочей обстановке и условиях измерения:</w:t>
      </w:r>
      <w:r w:rsidRPr="00A31431">
        <w:rPr>
          <w:b w:val="0"/>
        </w:rPr>
        <w:t xml:space="preserve">  </w:t>
      </w:r>
      <w:r w:rsidR="00BA05BD" w:rsidRPr="00A31431">
        <w:rPr>
          <w:b w:val="0"/>
        </w:rPr>
        <w:t>отсутствуют</w:t>
      </w:r>
    </w:p>
    <w:p w:rsidR="00A907F6" w:rsidRPr="00A31431" w:rsidRDefault="00034251" w:rsidP="00A907F6">
      <w:pPr>
        <w:pStyle w:val="a6"/>
      </w:pPr>
      <w:r w:rsidRPr="00A31431">
        <w:t>9</w:t>
      </w:r>
      <w:r w:rsidR="00A907F6" w:rsidRPr="00A31431">
        <w:t xml:space="preserve">. Измеренные величины показателей шума на рабочем месте: </w:t>
      </w: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085"/>
        <w:gridCol w:w="2286"/>
        <w:gridCol w:w="2108"/>
        <w:gridCol w:w="1843"/>
        <w:gridCol w:w="1418"/>
      </w:tblGrid>
      <w:tr w:rsidR="007C56B5" w:rsidRPr="00A31431" w:rsidTr="00C30AD7">
        <w:trPr>
          <w:jc w:val="center"/>
        </w:trPr>
        <w:tc>
          <w:tcPr>
            <w:tcW w:w="3085" w:type="dxa"/>
            <w:vMerge w:val="restart"/>
            <w:vAlign w:val="center"/>
          </w:tcPr>
          <w:p w:rsidR="007C56B5" w:rsidRPr="00A31431" w:rsidRDefault="007C56B5" w:rsidP="007C56B5">
            <w:pPr>
              <w:pStyle w:val="a8"/>
            </w:pPr>
            <w:bookmarkStart w:id="7" w:name="izm_param"/>
            <w:bookmarkStart w:id="8" w:name="izm_table1"/>
            <w:bookmarkEnd w:id="7"/>
            <w:bookmarkEnd w:id="8"/>
            <w:r w:rsidRPr="00A31431">
              <w:t>Рабочая операция</w:t>
            </w:r>
          </w:p>
        </w:tc>
        <w:tc>
          <w:tcPr>
            <w:tcW w:w="4394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Уровень звука, дБА</w:t>
            </w:r>
          </w:p>
        </w:tc>
        <w:tc>
          <w:tcPr>
            <w:tcW w:w="3261" w:type="dxa"/>
            <w:gridSpan w:val="2"/>
            <w:vAlign w:val="center"/>
          </w:tcPr>
          <w:p w:rsidR="007C56B5" w:rsidRPr="00A31431" w:rsidRDefault="007C56B5" w:rsidP="007C56B5">
            <w:pPr>
              <w:pStyle w:val="a8"/>
            </w:pPr>
            <w:r w:rsidRPr="00A31431">
              <w:t>Продолжительность операции, мин</w:t>
            </w:r>
          </w:p>
        </w:tc>
      </w:tr>
      <w:tr w:rsidR="007C56B5" w:rsidRPr="00A31431" w:rsidTr="00C30AD7">
        <w:trPr>
          <w:jc w:val="center"/>
        </w:trPr>
        <w:tc>
          <w:tcPr>
            <w:tcW w:w="3085" w:type="dxa"/>
            <w:vMerge/>
            <w:vAlign w:val="center"/>
          </w:tcPr>
          <w:p w:rsidR="007C56B5" w:rsidRPr="00A31431" w:rsidRDefault="007C56B5" w:rsidP="007C56B5">
            <w:pPr>
              <w:pStyle w:val="a8"/>
            </w:pPr>
          </w:p>
        </w:tc>
        <w:tc>
          <w:tcPr>
            <w:tcW w:w="2286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9" w:name="izm_level"/>
            <w:bookmarkEnd w:id="9"/>
            <w:r w:rsidRPr="00A31431">
              <w:t>Результаты измерений (не менее трех)</w:t>
            </w:r>
          </w:p>
        </w:tc>
        <w:tc>
          <w:tcPr>
            <w:tcW w:w="210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0" w:name="izm_ekv_level"/>
            <w:bookmarkEnd w:id="10"/>
            <w:r w:rsidRPr="00A31431">
              <w:t xml:space="preserve">Эквивалентный уровень за операцию </w:t>
            </w:r>
          </w:p>
        </w:tc>
        <w:tc>
          <w:tcPr>
            <w:tcW w:w="1843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1" w:name="izm_time"/>
            <w:bookmarkEnd w:id="11"/>
            <w:r w:rsidRPr="00A31431">
              <w:t>Результаты наблюдений</w:t>
            </w:r>
          </w:p>
        </w:tc>
        <w:tc>
          <w:tcPr>
            <w:tcW w:w="1418" w:type="dxa"/>
            <w:vAlign w:val="center"/>
          </w:tcPr>
          <w:p w:rsidR="007C56B5" w:rsidRPr="00A31431" w:rsidRDefault="007C56B5" w:rsidP="007C56B5">
            <w:pPr>
              <w:pStyle w:val="a8"/>
            </w:pPr>
            <w:bookmarkStart w:id="12" w:name="izm_avg_time"/>
            <w:bookmarkEnd w:id="12"/>
            <w:r w:rsidRPr="00A31431">
              <w:t xml:space="preserve">Средняя </w:t>
            </w:r>
          </w:p>
        </w:tc>
      </w:tr>
      <w:tr w:rsidR="00073B45" w:rsidRPr="00A31431" w:rsidTr="00C30AD7">
        <w:trPr>
          <w:jc w:val="center"/>
        </w:trPr>
        <w:tc>
          <w:tcPr>
            <w:tcW w:w="3085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Работа за компьютером</w:t>
            </w:r>
          </w:p>
        </w:tc>
        <w:tc>
          <w:tcPr>
            <w:tcW w:w="2286" w:type="dxa"/>
            <w:vAlign w:val="center"/>
          </w:tcPr>
          <w:p w:rsidR="00073B45" w:rsidRPr="00A31431" w:rsidRDefault="001F0474" w:rsidP="007C56B5">
            <w:pPr>
              <w:pStyle w:val="a8"/>
            </w:pPr>
            <w:r>
              <w:t>48.4; 48.2; 48.1</w:t>
            </w:r>
          </w:p>
        </w:tc>
        <w:tc>
          <w:tcPr>
            <w:tcW w:w="2108" w:type="dxa"/>
            <w:vAlign w:val="center"/>
          </w:tcPr>
          <w:p w:rsidR="00073B45" w:rsidRPr="00A31431" w:rsidRDefault="001F0474" w:rsidP="007C56B5">
            <w:pPr>
              <w:pStyle w:val="a8"/>
            </w:pPr>
            <w:r>
              <w:t>48.2</w:t>
            </w:r>
          </w:p>
        </w:tc>
        <w:tc>
          <w:tcPr>
            <w:tcW w:w="1843" w:type="dxa"/>
            <w:vAlign w:val="center"/>
          </w:tcPr>
          <w:p w:rsidR="00073B45" w:rsidRPr="00A31431" w:rsidRDefault="00073B45" w:rsidP="007C56B5">
            <w:pPr>
              <w:pStyle w:val="a8"/>
            </w:pPr>
            <w:r>
              <w:t>144</w:t>
            </w:r>
          </w:p>
        </w:tc>
        <w:tc>
          <w:tcPr>
            <w:tcW w:w="1418" w:type="dxa"/>
            <w:vAlign w:val="center"/>
          </w:tcPr>
          <w:p w:rsidR="00073B45" w:rsidRPr="00A31431" w:rsidRDefault="001F0474" w:rsidP="007C56B5">
            <w:pPr>
              <w:pStyle w:val="a8"/>
            </w:pPr>
            <w:r>
              <w:t>144</w:t>
            </w:r>
          </w:p>
        </w:tc>
      </w:tr>
    </w:tbl>
    <w:p w:rsidR="00EE2508" w:rsidRPr="00A31431" w:rsidRDefault="00EE2508">
      <w:pPr>
        <w:rPr>
          <w:sz w:val="2"/>
          <w:szCs w:val="2"/>
        </w:rPr>
      </w:pPr>
    </w:p>
    <w:p w:rsidR="00FE033F" w:rsidRPr="00A31431" w:rsidRDefault="00034251" w:rsidP="00FE033F">
      <w:pPr>
        <w:pStyle w:val="a6"/>
      </w:pPr>
      <w:bookmarkStart w:id="13" w:name="izm_descr"/>
      <w:bookmarkEnd w:id="13"/>
      <w:r w:rsidRPr="00A31431">
        <w:t>10</w:t>
      </w:r>
      <w:r w:rsidR="00A907F6" w:rsidRPr="00A31431">
        <w:t xml:space="preserve">. </w:t>
      </w:r>
      <w:r w:rsidR="006939DC" w:rsidRPr="00A31431">
        <w:t xml:space="preserve">Результат </w:t>
      </w:r>
      <w:r w:rsidR="00FE033F" w:rsidRPr="00A31431">
        <w:t>вычисления измеренных величин показателей шума:</w:t>
      </w:r>
    </w:p>
    <w:p w:rsidR="00FE033F" w:rsidRPr="00A31431" w:rsidRDefault="0022134C" w:rsidP="00FE033F">
      <w:pPr>
        <w:pStyle w:val="a6"/>
      </w:pPr>
      <w:fldSimple w:instr=" DOCVARIABLE  shum_result \* MERGEFORMAT ">
        <w:r w:rsidR="001F0474" w:rsidRPr="001F0474">
          <w:rPr>
            <w:b w:val="0"/>
            <w:color w:val="auto"/>
          </w:rPr>
          <w:t>Эквивалентный уровень звука за 8-часовой рабочий день на данном рабочем месте составляет 43.0 дБА со стандартной неопределенностью, равной 1.22 дБА.</w:t>
        </w:r>
      </w:fldSimple>
      <w:r w:rsidR="00FE033F" w:rsidRPr="00A31431">
        <w:rPr>
          <w:b w:val="0"/>
          <w:color w:val="auto"/>
        </w:rPr>
        <w:br/>
      </w:r>
      <w:r w:rsidR="00852B4B" w:rsidRPr="00A31431">
        <w:t>1</w:t>
      </w:r>
      <w:r w:rsidR="00034251" w:rsidRPr="00A31431">
        <w:t>1</w:t>
      </w:r>
      <w:r w:rsidR="00FE033F" w:rsidRPr="00A31431">
        <w:t>. Результат оценки вредных и (или) опасных производственных факторов:</w:t>
      </w:r>
    </w:p>
    <w:tbl>
      <w:tblPr>
        <w:tblW w:w="5126" w:type="pct"/>
        <w:jc w:val="center"/>
        <w:tblInd w:w="-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728"/>
        <w:gridCol w:w="2318"/>
        <w:gridCol w:w="2318"/>
        <w:gridCol w:w="2319"/>
      </w:tblGrid>
      <w:tr w:rsidR="00A907F6" w:rsidRPr="00A31431" w:rsidTr="006939DC">
        <w:trPr>
          <w:jc w:val="center"/>
        </w:trPr>
        <w:tc>
          <w:tcPr>
            <w:tcW w:w="372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4" w:name="main_table"/>
            <w:bookmarkStart w:id="15" w:name="param_column"/>
            <w:bookmarkEnd w:id="14"/>
            <w:bookmarkEnd w:id="15"/>
            <w:r w:rsidRPr="00A31431">
              <w:t>Фактор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6" w:name="fact_column"/>
            <w:bookmarkEnd w:id="16"/>
            <w:r w:rsidRPr="00A31431">
              <w:t>Фактическое значение</w:t>
            </w:r>
          </w:p>
        </w:tc>
        <w:tc>
          <w:tcPr>
            <w:tcW w:w="2318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7" w:name="norm_column"/>
            <w:bookmarkEnd w:id="17"/>
            <w:r w:rsidRPr="00A31431">
              <w:t>Нормативное значение</w:t>
            </w:r>
          </w:p>
        </w:tc>
        <w:tc>
          <w:tcPr>
            <w:tcW w:w="2319" w:type="dxa"/>
            <w:vAlign w:val="center"/>
          </w:tcPr>
          <w:p w:rsidR="00A907F6" w:rsidRPr="00A31431" w:rsidRDefault="00A907F6" w:rsidP="00E576CE">
            <w:pPr>
              <w:pStyle w:val="a8"/>
            </w:pPr>
            <w:bookmarkStart w:id="18" w:name="kut_column"/>
            <w:bookmarkEnd w:id="18"/>
            <w:r w:rsidRPr="00A31431">
              <w:t>Класс условий труда</w:t>
            </w:r>
          </w:p>
        </w:tc>
      </w:tr>
      <w:tr w:rsidR="00073B45" w:rsidRPr="00A31431" w:rsidTr="006939DC">
        <w:trPr>
          <w:jc w:val="center"/>
        </w:trPr>
        <w:tc>
          <w:tcPr>
            <w:tcW w:w="372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Эквивалентный уровень звука за 8-</w:t>
            </w:r>
            <w:bookmarkStart w:id="19" w:name="Lekv"/>
            <w:bookmarkEnd w:id="19"/>
            <w:r>
              <w:t>часовой рабочий день, дБА</w:t>
            </w:r>
          </w:p>
        </w:tc>
        <w:tc>
          <w:tcPr>
            <w:tcW w:w="2318" w:type="dxa"/>
            <w:vAlign w:val="center"/>
          </w:tcPr>
          <w:p w:rsidR="00073B45" w:rsidRPr="00A31431" w:rsidRDefault="001F0474" w:rsidP="00E576CE">
            <w:pPr>
              <w:pStyle w:val="a8"/>
            </w:pPr>
            <w:r>
              <w:t>43.0</w:t>
            </w:r>
          </w:p>
        </w:tc>
        <w:tc>
          <w:tcPr>
            <w:tcW w:w="2318" w:type="dxa"/>
            <w:vAlign w:val="center"/>
          </w:tcPr>
          <w:p w:rsidR="00073B45" w:rsidRPr="00A31431" w:rsidRDefault="00073B45" w:rsidP="00E576CE">
            <w:pPr>
              <w:pStyle w:val="a8"/>
            </w:pPr>
            <w:r>
              <w:t>80</w:t>
            </w:r>
          </w:p>
        </w:tc>
        <w:tc>
          <w:tcPr>
            <w:tcW w:w="2319" w:type="dxa"/>
            <w:vAlign w:val="center"/>
          </w:tcPr>
          <w:p w:rsidR="00073B45" w:rsidRPr="00A31431" w:rsidRDefault="001F0474" w:rsidP="00E576CE">
            <w:pPr>
              <w:pStyle w:val="a8"/>
            </w:pPr>
            <w:r>
              <w:t>2</w:t>
            </w:r>
          </w:p>
        </w:tc>
      </w:tr>
    </w:tbl>
    <w:p w:rsidR="00A907F6" w:rsidRPr="00A31431" w:rsidRDefault="00FE033F" w:rsidP="00A907F6">
      <w:pPr>
        <w:pStyle w:val="a6"/>
      </w:pPr>
      <w:r w:rsidRPr="00A31431">
        <w:t>1</w:t>
      </w:r>
      <w:r w:rsidR="00034251" w:rsidRPr="00A31431">
        <w:t>2</w:t>
      </w:r>
      <w:r w:rsidR="00D76DF8" w:rsidRPr="00A31431">
        <w:t>. Заключение:</w:t>
      </w:r>
    </w:p>
    <w:p w:rsidR="00D76DF8" w:rsidRPr="00A31431" w:rsidRDefault="0022134C" w:rsidP="00D76DF8">
      <w:fldSimple w:instr=" DOCVARIABLE att_zakl \* MERGEFORMAT ">
        <w:r w:rsidR="001F0474" w:rsidRPr="001F0474">
          <w:rPr>
            <w:bCs/>
          </w:rPr>
          <w:t>-</w:t>
        </w:r>
        <w:r w:rsidR="001F0474" w:rsidRPr="001F0474">
          <w:t xml:space="preserve"> фактический уровень вредного фактора соответствует гигиеническим нормативам;</w:t>
        </w:r>
      </w:fldSimple>
      <w:r w:rsidR="00D76DF8" w:rsidRPr="00A31431">
        <w:br/>
        <w:t>- класс</w:t>
      </w:r>
      <w:r w:rsidR="002A3563" w:rsidRPr="00A31431">
        <w:t xml:space="preserve"> (подкласс)</w:t>
      </w:r>
      <w:r w:rsidR="00D76DF8" w:rsidRPr="00A31431">
        <w:t xml:space="preserve"> условий труда - </w:t>
      </w:r>
      <w:fldSimple w:instr=" DOCVARIABLE class \* MERGEFORMAT ">
        <w:r w:rsidR="001F0474">
          <w:t>2</w:t>
        </w:r>
      </w:fldSimple>
    </w:p>
    <w:p w:rsidR="006C28B3" w:rsidRPr="00A31431" w:rsidRDefault="00405209" w:rsidP="00367816">
      <w:pPr>
        <w:spacing w:before="120"/>
        <w:rPr>
          <w:rStyle w:val="a7"/>
        </w:rPr>
      </w:pPr>
      <w:r w:rsidRPr="00A31431">
        <w:rPr>
          <w:rStyle w:val="a7"/>
        </w:rPr>
        <w:t>1</w:t>
      </w:r>
      <w:r w:rsidR="00034251" w:rsidRPr="00A31431">
        <w:rPr>
          <w:rStyle w:val="a7"/>
        </w:rPr>
        <w:t>3</w:t>
      </w:r>
      <w:r w:rsidR="006C28B3" w:rsidRPr="00A31431">
        <w:rPr>
          <w:rStyle w:val="a7"/>
        </w:rPr>
        <w:t xml:space="preserve">. </w:t>
      </w:r>
      <w:r w:rsidR="00563E94" w:rsidRPr="00A3143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197470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197470" w:rsidRDefault="00197470" w:rsidP="00AA46ED">
            <w:pPr>
              <w:pStyle w:val="a8"/>
            </w:pPr>
            <w:r w:rsidRPr="00197470">
              <w:t>Митяева Ольга Александровна</w:t>
            </w:r>
          </w:p>
        </w:tc>
      </w:tr>
      <w:tr w:rsidR="00AA46ED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0" w:name="fio_users"/>
            <w:bookmarkEnd w:id="20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197470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1" w:name="fio_users2"/>
            <w:bookmarkEnd w:id="21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197470" w:rsidRDefault="00197470" w:rsidP="00AA46ED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305844" w:rsidRPr="00A31431" w:rsidRDefault="00305844" w:rsidP="00305844">
      <w:pPr>
        <w:rPr>
          <w:b/>
          <w:color w:val="000000"/>
        </w:rPr>
      </w:pPr>
    </w:p>
    <w:p w:rsidR="00305844" w:rsidRPr="00A31431" w:rsidRDefault="00305844" w:rsidP="00305844">
      <w:r w:rsidRPr="00A31431">
        <w:rPr>
          <w:b/>
          <w:color w:val="000000"/>
        </w:rPr>
        <w:t>14. Сотрудники организации (лаборатории)</w:t>
      </w:r>
      <w:r w:rsidRPr="00A3143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305844" w:rsidRPr="00197470" w:rsidTr="00197470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305844" w:rsidRPr="00197470" w:rsidRDefault="00305844" w:rsidP="00305844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05844" w:rsidRPr="00197470" w:rsidRDefault="00197470" w:rsidP="00305844">
            <w:pPr>
              <w:pStyle w:val="a8"/>
            </w:pPr>
            <w:r w:rsidRPr="00197470">
              <w:t>Лукичев Дмитрий Олегович</w:t>
            </w:r>
          </w:p>
        </w:tc>
      </w:tr>
      <w:tr w:rsidR="00305844" w:rsidRPr="00197470" w:rsidTr="00C30AD7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  <w:bookmarkStart w:id="22" w:name="fio_izm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305844" w:rsidRPr="00197470" w:rsidRDefault="00305844" w:rsidP="00305844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305844" w:rsidRPr="00197470" w:rsidRDefault="00197470" w:rsidP="00305844">
            <w:pPr>
              <w:pStyle w:val="a8"/>
              <w:rPr>
                <w:b/>
                <w:vertAlign w:val="superscript"/>
              </w:rPr>
            </w:pPr>
            <w:r w:rsidRPr="00197470">
              <w:rPr>
                <w:vertAlign w:val="superscript"/>
              </w:rPr>
              <w:t>(Ф.И.О.)</w:t>
            </w:r>
          </w:p>
        </w:tc>
      </w:tr>
    </w:tbl>
    <w:p w:rsidR="007D1852" w:rsidRPr="00A31431" w:rsidRDefault="007D1852" w:rsidP="008A7109">
      <w:pPr>
        <w:spacing w:before="120"/>
      </w:pPr>
    </w:p>
    <w:sectPr w:rsidR="007D1852" w:rsidRPr="00A3143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97470" w:rsidRDefault="00197470" w:rsidP="0076042D">
      <w:pPr>
        <w:pStyle w:val="a9"/>
      </w:pPr>
      <w:r>
        <w:separator/>
      </w:r>
    </w:p>
  </w:endnote>
  <w:endnote w:type="continuationSeparator" w:id="0">
    <w:p w:rsidR="00197470" w:rsidRDefault="00197470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9B66C5" w:rsidTr="00C30AD7">
      <w:tc>
        <w:tcPr>
          <w:tcW w:w="4821" w:type="dxa"/>
        </w:tcPr>
        <w:p w:rsidR="009B66C5" w:rsidRPr="00C30AD7" w:rsidRDefault="00DE73EE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07143/024- Ш</w:t>
          </w:r>
        </w:p>
      </w:tc>
      <w:tc>
        <w:tcPr>
          <w:tcW w:w="784" w:type="dxa"/>
        </w:tcPr>
        <w:p w:rsidR="009B66C5" w:rsidRPr="00C30AD7" w:rsidRDefault="009B66C5" w:rsidP="00C30AD7">
          <w:pPr>
            <w:jc w:val="center"/>
            <w:rPr>
              <w:sz w:val="20"/>
              <w:szCs w:val="20"/>
            </w:rPr>
          </w:pPr>
          <w:bookmarkStart w:id="23" w:name="kolontitul2"/>
          <w:bookmarkEnd w:id="23"/>
        </w:p>
      </w:tc>
      <w:tc>
        <w:tcPr>
          <w:tcW w:w="4815" w:type="dxa"/>
        </w:tcPr>
        <w:p w:rsidR="009B66C5" w:rsidRPr="00C30AD7" w:rsidRDefault="009B66C5" w:rsidP="00C30AD7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C30AD7">
            <w:rPr>
              <w:rStyle w:val="ad"/>
              <w:sz w:val="20"/>
              <w:szCs w:val="20"/>
            </w:rPr>
            <w:t xml:space="preserve">Стр. </w:t>
          </w:r>
          <w:r w:rsidR="0022134C" w:rsidRPr="00C30AD7">
            <w:rPr>
              <w:rStyle w:val="ad"/>
              <w:sz w:val="20"/>
              <w:szCs w:val="20"/>
            </w:rPr>
            <w:fldChar w:fldCharType="begin"/>
          </w:r>
          <w:r w:rsidRPr="00C30AD7">
            <w:rPr>
              <w:rStyle w:val="ad"/>
              <w:sz w:val="20"/>
              <w:szCs w:val="20"/>
            </w:rPr>
            <w:instrText xml:space="preserve">PAGE  </w:instrText>
          </w:r>
          <w:r w:rsidR="0022134C" w:rsidRPr="00C30AD7">
            <w:rPr>
              <w:rStyle w:val="ad"/>
              <w:sz w:val="20"/>
              <w:szCs w:val="20"/>
            </w:rPr>
            <w:fldChar w:fldCharType="separate"/>
          </w:r>
          <w:r w:rsidR="00DE73EE">
            <w:rPr>
              <w:rStyle w:val="ad"/>
              <w:noProof/>
              <w:sz w:val="20"/>
              <w:szCs w:val="20"/>
            </w:rPr>
            <w:t>1</w:t>
          </w:r>
          <w:r w:rsidR="0022134C" w:rsidRPr="00C30AD7">
            <w:rPr>
              <w:rStyle w:val="ad"/>
              <w:sz w:val="20"/>
              <w:szCs w:val="20"/>
            </w:rPr>
            <w:fldChar w:fldCharType="end"/>
          </w:r>
          <w:r w:rsidRPr="00C30AD7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DE73EE" w:rsidRPr="00DE73EE">
              <w:rPr>
                <w:rStyle w:val="ad"/>
                <w:noProof/>
                <w:sz w:val="20"/>
              </w:rPr>
              <w:t>2</w:t>
            </w:r>
          </w:fldSimple>
          <w:r w:rsidRPr="00C30AD7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9B66C5" w:rsidRPr="00A31431" w:rsidRDefault="00305844" w:rsidP="00305844">
    <w:pPr>
      <w:pStyle w:val="ac"/>
      <w:jc w:val="both"/>
      <w:rPr>
        <w:sz w:val="22"/>
        <w:szCs w:val="22"/>
      </w:rPr>
    </w:pPr>
    <w:r w:rsidRPr="00A3143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97470" w:rsidRDefault="00197470" w:rsidP="0076042D">
      <w:pPr>
        <w:pStyle w:val="a9"/>
      </w:pPr>
      <w:r>
        <w:separator/>
      </w:r>
    </w:p>
  </w:footnote>
  <w:footnote w:type="continuationSeparator" w:id="0">
    <w:p w:rsidR="00197470" w:rsidRDefault="00197470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/>
  <w:docVars>
    <w:docVar w:name="action_codes" w:val="1;1;0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6 фтизиатрическое отделение"/>
    <w:docVar w:name="class" w:val="2"/>
    <w:docVar w:name="close_doc_flag" w:val="0"/>
    <w:docVar w:name="co_classes" w:val="   "/>
    <w:docVar w:name="codeok" w:val=" отсутствует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dop_shum" w:val=" ПЭВМ "/>
    <w:docVar w:name="exp_guids" w:val="612A37CB0032446489100AADB5E1F472@136-870-614 81"/>
    <w:docVar w:name="exp_snils" w:val="612A37CB0032446489100AADB5E1F472@136-870-614 81"/>
    <w:docVar w:name="fac_name" w:val="Шум"/>
    <w:docVar w:name="fac_name2" w:val="Шум"/>
    <w:docVar w:name="facid" w:val="4"/>
    <w:docVar w:name="fact_adr" w:val="   "/>
    <w:docVar w:name="factor_guid" w:val="01975C1EE70F4E229A415270B782D2E0"/>
    <w:docVar w:name="fill_date" w:val="17.10.2016"/>
    <w:docVar w:name="form" w:val="1"/>
    <w:docVar w:name="hlp" w:val="3"/>
    <w:docVar w:name="izm_date" w:val="22.09.2016"/>
    <w:docVar w:name="izm_metod" w:val="    "/>
    <w:docVar w:name="izm_nd_new" w:val="- ГОСТ Р ИСО 9612-2013 Акустика. Измерения шума для оценки его воздействия на человека. Метод измерений на рабочих местах. Утв. и введен в действие Приказом Федерального агентства по техническому регулированию и метрологии от5 декабря 2013 г. N 2180-ст;_x000D_- Руководство по эксплуатации шумомера интегрирующего виброметра ШИ-01В МГФК.968620.110РЭ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;_x000D_- СН 2.2.4/2.1.8.562-96 Шум на рабочих местах, в помещениях жилых, общественных зданий и на территории жилой застройки. Утв. и введены в действие постановлением Госкомсанэпиднадзора России от 31 октября 1996 г. N 36."/>
    <w:docVar w:name="izm_time" w:val="0"/>
    <w:docVar w:name="izm_tools" w:val="    "/>
    <w:docVar w:name="Klekv" w:val="2"/>
    <w:docVar w:name="measures" w:val=" "/>
    <w:docVar w:name="measures2" w:val=" "/>
    <w:docVar w:name="N_dog" w:val=" "/>
    <w:docVar w:name="N_prikaz" w:val=" "/>
    <w:docVar w:name="num_doc" w:val="07143/024- Ш "/>
    <w:docVar w:name="oborud" w:val=" ПЭВМ "/>
    <w:docVar w:name="org_id" w:val="1"/>
    <w:docVar w:name="pers_guids" w:val="FFFFD9E32E04499399913E50604304AB@145-476-255 79"/>
    <w:docVar w:name="pers_snils" w:val="FFFFD9E32E04499399913E50604304AB@145-476-255 79"/>
    <w:docVar w:name="prot_type" w:val="3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FFEC325F418A49969FA8594A3A98E844"/>
    <w:docVar w:name="rm_id" w:val="205"/>
    <w:docVar w:name="rm_name" w:val=" Заведующий отделением - врач - фтизиатр "/>
    <w:docVar w:name="rm_number" w:val=" 07143/024 "/>
    <w:docVar w:name="shum_result" w:val="Эквивалентный уровень звука за 8-часовой рабочий день на данном рабочем месте составляет 43.0 дБА со стандартной неопределенностью, равной 1.22 дБА."/>
    <w:docVar w:name="si_guids" w:val="C0F89CDA3631431BA5AEB89296F95E4B@95509@26.11.2015@26.11.2016"/>
    <w:docVar w:name="si_type" w:val="0"/>
    <w:docVar w:name="sign_date" w:val="   "/>
    <w:docVar w:name="strategy" w:val="- на основе рабочей операции"/>
    <w:docVar w:name="strategy_id" w:val="1"/>
    <w:docVar w:name="struct_info" w:val="    "/>
    <w:docVar w:name="template" w:val="shum_prg2_sout.dot"/>
    <w:docVar w:name="timesmena" w:val="360"/>
    <w:docVar w:name="tools" w:val=" Отсутствуют "/>
    <w:docVar w:name="U8h" w:val="1.22"/>
    <w:docVar w:name="version" w:val="51"/>
    <w:docVar w:name="zona_name" w:val="Кабинет"/>
    <w:docVar w:name="zona_time" w:val="40"/>
  </w:docVars>
  <w:rsids>
    <w:rsidRoot w:val="00FF2478"/>
    <w:rsid w:val="000057EE"/>
    <w:rsid w:val="00025683"/>
    <w:rsid w:val="00032B56"/>
    <w:rsid w:val="00034251"/>
    <w:rsid w:val="00046815"/>
    <w:rsid w:val="0005566C"/>
    <w:rsid w:val="00072388"/>
    <w:rsid w:val="00073B45"/>
    <w:rsid w:val="000D1F5B"/>
    <w:rsid w:val="000F604B"/>
    <w:rsid w:val="00106402"/>
    <w:rsid w:val="00110025"/>
    <w:rsid w:val="00141A11"/>
    <w:rsid w:val="001429B1"/>
    <w:rsid w:val="001607C8"/>
    <w:rsid w:val="00197470"/>
    <w:rsid w:val="001F0474"/>
    <w:rsid w:val="001F4D8D"/>
    <w:rsid w:val="002050CA"/>
    <w:rsid w:val="0020758D"/>
    <w:rsid w:val="002108AC"/>
    <w:rsid w:val="00216720"/>
    <w:rsid w:val="0022134C"/>
    <w:rsid w:val="00234932"/>
    <w:rsid w:val="002377F7"/>
    <w:rsid w:val="002A3563"/>
    <w:rsid w:val="002E55C6"/>
    <w:rsid w:val="00305844"/>
    <w:rsid w:val="00305B2F"/>
    <w:rsid w:val="00350DAE"/>
    <w:rsid w:val="00367816"/>
    <w:rsid w:val="003876C3"/>
    <w:rsid w:val="0039044C"/>
    <w:rsid w:val="003C24DB"/>
    <w:rsid w:val="00402CAC"/>
    <w:rsid w:val="00405209"/>
    <w:rsid w:val="00441E80"/>
    <w:rsid w:val="00444410"/>
    <w:rsid w:val="004612B9"/>
    <w:rsid w:val="004A47AD"/>
    <w:rsid w:val="004C4DB2"/>
    <w:rsid w:val="004F7057"/>
    <w:rsid w:val="005001F9"/>
    <w:rsid w:val="005144D2"/>
    <w:rsid w:val="00535A37"/>
    <w:rsid w:val="00563E94"/>
    <w:rsid w:val="00566825"/>
    <w:rsid w:val="00576095"/>
    <w:rsid w:val="00585F8C"/>
    <w:rsid w:val="005927CF"/>
    <w:rsid w:val="005A3A36"/>
    <w:rsid w:val="005B466C"/>
    <w:rsid w:val="005B7FE8"/>
    <w:rsid w:val="005C0A9A"/>
    <w:rsid w:val="005D0EE7"/>
    <w:rsid w:val="006939DC"/>
    <w:rsid w:val="0069682B"/>
    <w:rsid w:val="006C035B"/>
    <w:rsid w:val="006C10DD"/>
    <w:rsid w:val="006C28B3"/>
    <w:rsid w:val="006D4C2D"/>
    <w:rsid w:val="007049EB"/>
    <w:rsid w:val="00710271"/>
    <w:rsid w:val="00717C9F"/>
    <w:rsid w:val="00743BF0"/>
    <w:rsid w:val="0076042D"/>
    <w:rsid w:val="0078004C"/>
    <w:rsid w:val="007B0E3C"/>
    <w:rsid w:val="007C56B5"/>
    <w:rsid w:val="007D1852"/>
    <w:rsid w:val="007D2CEA"/>
    <w:rsid w:val="007F269F"/>
    <w:rsid w:val="007F4A70"/>
    <w:rsid w:val="007F62E6"/>
    <w:rsid w:val="00802E6F"/>
    <w:rsid w:val="00814094"/>
    <w:rsid w:val="00836834"/>
    <w:rsid w:val="008513C1"/>
    <w:rsid w:val="00852B4B"/>
    <w:rsid w:val="00883461"/>
    <w:rsid w:val="008A0F2E"/>
    <w:rsid w:val="008A7109"/>
    <w:rsid w:val="008B2505"/>
    <w:rsid w:val="008E68DE"/>
    <w:rsid w:val="0090588D"/>
    <w:rsid w:val="009274CB"/>
    <w:rsid w:val="0092778A"/>
    <w:rsid w:val="00964BFD"/>
    <w:rsid w:val="009B292D"/>
    <w:rsid w:val="009B56F4"/>
    <w:rsid w:val="009B66C5"/>
    <w:rsid w:val="009C157E"/>
    <w:rsid w:val="009D6918"/>
    <w:rsid w:val="00A12349"/>
    <w:rsid w:val="00A27D1C"/>
    <w:rsid w:val="00A31431"/>
    <w:rsid w:val="00A65D17"/>
    <w:rsid w:val="00A907F6"/>
    <w:rsid w:val="00A91908"/>
    <w:rsid w:val="00AA4551"/>
    <w:rsid w:val="00AA46ED"/>
    <w:rsid w:val="00AA4DCC"/>
    <w:rsid w:val="00AD14A4"/>
    <w:rsid w:val="00AD7C32"/>
    <w:rsid w:val="00AF796F"/>
    <w:rsid w:val="00B6356D"/>
    <w:rsid w:val="00BA05BD"/>
    <w:rsid w:val="00BA5029"/>
    <w:rsid w:val="00BC2F3C"/>
    <w:rsid w:val="00C02721"/>
    <w:rsid w:val="00C30AD7"/>
    <w:rsid w:val="00C4382E"/>
    <w:rsid w:val="00CA6D5D"/>
    <w:rsid w:val="00CE3307"/>
    <w:rsid w:val="00CE3318"/>
    <w:rsid w:val="00CF2FB0"/>
    <w:rsid w:val="00D76DF8"/>
    <w:rsid w:val="00DB5302"/>
    <w:rsid w:val="00DD6B1F"/>
    <w:rsid w:val="00DE73EE"/>
    <w:rsid w:val="00E124F4"/>
    <w:rsid w:val="00E36337"/>
    <w:rsid w:val="00E576CE"/>
    <w:rsid w:val="00E7446B"/>
    <w:rsid w:val="00EB72AD"/>
    <w:rsid w:val="00EC37A1"/>
    <w:rsid w:val="00EE2508"/>
    <w:rsid w:val="00EF3DC4"/>
    <w:rsid w:val="00F2363D"/>
    <w:rsid w:val="00F76072"/>
    <w:rsid w:val="00F852F9"/>
    <w:rsid w:val="00F91103"/>
    <w:rsid w:val="00FB001B"/>
    <w:rsid w:val="00FC74D7"/>
    <w:rsid w:val="00FD2BA8"/>
    <w:rsid w:val="00FE033F"/>
    <w:rsid w:val="00FF24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hum_prg2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shum_prg2_sout.dot</Template>
  <TotalTime>1</TotalTime>
  <Pages>2</Pages>
  <Words>651</Words>
  <Characters>3715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4358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2016-10-17T11:39:00Z</dcterms:created>
  <dcterms:modified xsi:type="dcterms:W3CDTF">2016-10-18T09:20:00Z</dcterms:modified>
</cp:coreProperties>
</file>